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AB" w:rsidRDefault="003C1DAB" w:rsidP="001A04A9">
      <w:pPr>
        <w:pStyle w:val="Heading1"/>
        <w:tabs>
          <w:tab w:val="center" w:pos="4536"/>
        </w:tabs>
        <w:jc w:val="left"/>
      </w:pPr>
      <w:r>
        <w:tab/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54pt;visibility:visible">
            <v:imagedata r:id="rId5" o:title="" chromakey="#edf6eb"/>
          </v:shape>
        </w:pict>
      </w:r>
      <w:r>
        <w:t xml:space="preserve"> </w:t>
      </w:r>
      <w:r>
        <w:rPr>
          <w:sz w:val="24"/>
          <w:szCs w:val="24"/>
        </w:rPr>
        <w:t xml:space="preserve"> </w:t>
      </w:r>
      <w:r>
        <w:t xml:space="preserve">                                                                                                                       </w:t>
      </w:r>
    </w:p>
    <w:p w:rsidR="003C1DAB" w:rsidRDefault="003C1DAB" w:rsidP="005F34B4">
      <w:pPr>
        <w:tabs>
          <w:tab w:val="left" w:pos="6320"/>
        </w:tabs>
      </w:pPr>
      <w:r>
        <w:tab/>
      </w:r>
    </w:p>
    <w:p w:rsidR="003C1DAB" w:rsidRDefault="003C1DAB" w:rsidP="001A04A9">
      <w:r>
        <w:tab/>
      </w:r>
    </w:p>
    <w:p w:rsidR="003C1DAB" w:rsidRPr="009B2A08" w:rsidRDefault="003C1DAB" w:rsidP="0086683D">
      <w:pPr>
        <w:pStyle w:val="Heading2"/>
        <w:rPr>
          <w:spacing w:val="14"/>
          <w:kern w:val="16"/>
          <w:szCs w:val="28"/>
        </w:rPr>
      </w:pPr>
      <w:r w:rsidRPr="009B2A08">
        <w:rPr>
          <w:spacing w:val="14"/>
          <w:kern w:val="16"/>
          <w:szCs w:val="28"/>
        </w:rPr>
        <w:t>МИНИСТЕРСТВО</w:t>
      </w:r>
      <w:r w:rsidRPr="002A03C6">
        <w:rPr>
          <w:spacing w:val="14"/>
          <w:kern w:val="16"/>
          <w:szCs w:val="28"/>
        </w:rPr>
        <w:t xml:space="preserve"> </w:t>
      </w:r>
      <w:r w:rsidRPr="009B2A08">
        <w:rPr>
          <w:spacing w:val="14"/>
          <w:kern w:val="16"/>
          <w:szCs w:val="28"/>
        </w:rPr>
        <w:t>ФИНАНСОВ   ЧЕЧЕНСКОЙ</w:t>
      </w:r>
      <w:r w:rsidRPr="002A03C6">
        <w:rPr>
          <w:spacing w:val="14"/>
          <w:kern w:val="16"/>
          <w:szCs w:val="28"/>
        </w:rPr>
        <w:t xml:space="preserve"> </w:t>
      </w:r>
      <w:r w:rsidRPr="009B2A08">
        <w:rPr>
          <w:spacing w:val="14"/>
          <w:kern w:val="16"/>
          <w:szCs w:val="28"/>
        </w:rPr>
        <w:t>РЕСПУБЛИКИ</w:t>
      </w:r>
    </w:p>
    <w:p w:rsidR="003C1DAB" w:rsidRDefault="003C1DAB">
      <w:pPr>
        <w:jc w:val="center"/>
      </w:pPr>
      <w:r>
        <w:rPr>
          <w:noProof/>
        </w:rPr>
        <w:pict>
          <v:polyline id="_x0000_s1026" style="position:absolute;left:0;text-align:left;z-index:251658240" points="-1.95pt,2.75pt,451pt,3.05pt" coordsize="9059,6" filled="f" strokeweight="4.5pt">
            <v:stroke linestyle="thickThin"/>
            <v:path arrowok="t"/>
          </v:polyline>
        </w:pict>
      </w:r>
    </w:p>
    <w:p w:rsidR="003C1DAB" w:rsidRPr="008C5ADF" w:rsidRDefault="003C1DAB">
      <w:r w:rsidRPr="00764DB6">
        <w:t>364</w:t>
      </w:r>
      <w:r>
        <w:rPr>
          <w:lang w:val="en-US"/>
        </w:rPr>
        <w:t> </w:t>
      </w:r>
      <w:r>
        <w:t>000,  г. Грозный, ул. Гаражная, д. 2 а                                                  тел: (8712) 62-79-99, факс: 62-79-</w:t>
      </w:r>
      <w:r w:rsidRPr="008C5ADF">
        <w:t>84</w:t>
      </w:r>
    </w:p>
    <w:p w:rsidR="003C1DAB" w:rsidRPr="00D97894" w:rsidRDefault="003C1DAB">
      <w:r>
        <w:t>ОКПО</w:t>
      </w:r>
      <w:r w:rsidRPr="00D97894">
        <w:t xml:space="preserve"> 45268875, </w:t>
      </w:r>
      <w:r>
        <w:t>ОГРН</w:t>
      </w:r>
      <w:r w:rsidRPr="00D97894">
        <w:t xml:space="preserve"> 1022002542583,                                                                                  </w:t>
      </w:r>
      <w:r>
        <w:rPr>
          <w:lang w:val="en-US"/>
        </w:rPr>
        <w:t>www</w:t>
      </w:r>
      <w:r w:rsidRPr="00D97894">
        <w:t>.</w:t>
      </w:r>
      <w:r>
        <w:rPr>
          <w:lang w:val="en-US"/>
        </w:rPr>
        <w:t>minfinchr</w:t>
      </w:r>
      <w:r w:rsidRPr="00D97894">
        <w:t>.</w:t>
      </w:r>
      <w:r>
        <w:rPr>
          <w:lang w:val="en-US"/>
        </w:rPr>
        <w:t>ru</w:t>
      </w:r>
    </w:p>
    <w:p w:rsidR="003C1DAB" w:rsidRPr="00CA25DB" w:rsidRDefault="003C1DAB">
      <w:pPr>
        <w:rPr>
          <w:lang w:val="en-US"/>
        </w:rPr>
      </w:pPr>
      <w:r>
        <w:t>ИНН</w:t>
      </w:r>
      <w:r w:rsidRPr="00CA25DB">
        <w:rPr>
          <w:lang w:val="en-US"/>
        </w:rPr>
        <w:t xml:space="preserve"> 2020002560 </w:t>
      </w:r>
      <w:r>
        <w:t>КПП</w:t>
      </w:r>
      <w:r w:rsidRPr="00CA25DB">
        <w:rPr>
          <w:lang w:val="en-US"/>
        </w:rPr>
        <w:t xml:space="preserve"> 201601001                                                                             </w:t>
      </w:r>
      <w:r>
        <w:rPr>
          <w:lang w:val="en-US"/>
        </w:rPr>
        <w:t>E</w:t>
      </w:r>
      <w:r w:rsidRPr="00CA25DB">
        <w:rPr>
          <w:lang w:val="en-US"/>
        </w:rPr>
        <w:t>-</w:t>
      </w:r>
      <w:r>
        <w:rPr>
          <w:lang w:val="en-US"/>
        </w:rPr>
        <w:t>mail</w:t>
      </w:r>
      <w:r w:rsidRPr="00CA25DB">
        <w:rPr>
          <w:lang w:val="en-US"/>
        </w:rPr>
        <w:t xml:space="preserve">: </w:t>
      </w:r>
      <w:hyperlink r:id="rId6" w:history="1">
        <w:r w:rsidRPr="007246F9">
          <w:rPr>
            <w:rStyle w:val="Hyperlink"/>
            <w:lang w:val="en-US"/>
          </w:rPr>
          <w:t>minfin</w:t>
        </w:r>
        <w:r w:rsidRPr="00CA25DB">
          <w:rPr>
            <w:rStyle w:val="Hyperlink"/>
            <w:lang w:val="en-US"/>
          </w:rPr>
          <w:t>.</w:t>
        </w:r>
        <w:r w:rsidRPr="007246F9">
          <w:rPr>
            <w:rStyle w:val="Hyperlink"/>
            <w:lang w:val="en-US"/>
          </w:rPr>
          <w:t>chr</w:t>
        </w:r>
        <w:r w:rsidRPr="00CA25DB">
          <w:rPr>
            <w:rStyle w:val="Hyperlink"/>
            <w:lang w:val="en-US"/>
          </w:rPr>
          <w:t>@</w:t>
        </w:r>
        <w:r w:rsidRPr="007246F9">
          <w:rPr>
            <w:rStyle w:val="Hyperlink"/>
            <w:lang w:val="en-US"/>
          </w:rPr>
          <w:t>mail</w:t>
        </w:r>
        <w:r w:rsidRPr="00CA25DB">
          <w:rPr>
            <w:rStyle w:val="Hyperlink"/>
            <w:lang w:val="en-US"/>
          </w:rPr>
          <w:t>.</w:t>
        </w:r>
        <w:r w:rsidRPr="007246F9">
          <w:rPr>
            <w:rStyle w:val="Hyperlink"/>
            <w:lang w:val="en-US"/>
          </w:rPr>
          <w:t>ru</w:t>
        </w:r>
      </w:hyperlink>
    </w:p>
    <w:p w:rsidR="003C1DAB" w:rsidRPr="00CA25DB" w:rsidRDefault="003C1DAB">
      <w:pPr>
        <w:jc w:val="center"/>
        <w:rPr>
          <w:b/>
          <w:lang w:val="en-US"/>
        </w:rPr>
      </w:pPr>
      <w:r w:rsidRPr="00CA25DB">
        <w:rPr>
          <w:b/>
          <w:lang w:val="en-US"/>
        </w:rPr>
        <w:t xml:space="preserve">    </w:t>
      </w:r>
    </w:p>
    <w:p w:rsidR="003C1DAB" w:rsidRPr="0093506E" w:rsidRDefault="003C1DAB" w:rsidP="00960B7B">
      <w:pPr>
        <w:rPr>
          <w:sz w:val="28"/>
          <w:szCs w:val="28"/>
        </w:rPr>
      </w:pPr>
      <w:r w:rsidRPr="00CA25DB">
        <w:rPr>
          <w:lang w:val="en-US"/>
        </w:rPr>
        <w:t xml:space="preserve"> </w:t>
      </w:r>
      <w:r>
        <w:t xml:space="preserve">_________________ № ______________              </w:t>
      </w:r>
    </w:p>
    <w:p w:rsidR="003C1DAB" w:rsidRPr="0093506E" w:rsidRDefault="003C1DAB" w:rsidP="00960B7B">
      <w:pPr>
        <w:rPr>
          <w:sz w:val="28"/>
          <w:szCs w:val="28"/>
        </w:rPr>
      </w:pPr>
      <w:r w:rsidRPr="0093506E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9"/>
      </w:tblGrid>
      <w:tr w:rsidR="003C1DAB" w:rsidRPr="0093506E">
        <w:trPr>
          <w:trHeight w:val="7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3C1DAB" w:rsidRDefault="003C1DAB" w:rsidP="002E3DF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Председателю Правительства</w:t>
            </w:r>
          </w:p>
          <w:p w:rsidR="003C1DAB" w:rsidRPr="0093506E" w:rsidRDefault="003C1DAB" w:rsidP="002E3DF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Чеченской Республики</w:t>
            </w:r>
            <w:r w:rsidRPr="0093506E">
              <w:rPr>
                <w:sz w:val="28"/>
                <w:szCs w:val="28"/>
              </w:rPr>
              <w:t xml:space="preserve">  </w:t>
            </w:r>
          </w:p>
        </w:tc>
      </w:tr>
      <w:tr w:rsidR="003C1DAB" w:rsidRPr="0093506E">
        <w:trPr>
          <w:trHeight w:val="7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3C1DAB" w:rsidRPr="0093506E" w:rsidRDefault="003C1DAB" w:rsidP="003D231F">
            <w:pPr>
              <w:spacing w:line="240" w:lineRule="exact"/>
              <w:rPr>
                <w:sz w:val="28"/>
                <w:szCs w:val="28"/>
              </w:rPr>
            </w:pPr>
            <w:r w:rsidRPr="0093506E">
              <w:rPr>
                <w:sz w:val="28"/>
                <w:szCs w:val="28"/>
              </w:rPr>
              <w:t xml:space="preserve"> </w:t>
            </w:r>
          </w:p>
          <w:p w:rsidR="003C1DAB" w:rsidRPr="0093506E" w:rsidRDefault="003C1DAB" w:rsidP="000402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Р.С-Х. Эдельгериеву</w:t>
            </w:r>
            <w:r w:rsidRPr="0093506E">
              <w:rPr>
                <w:sz w:val="28"/>
                <w:szCs w:val="28"/>
              </w:rPr>
              <w:t xml:space="preserve"> </w:t>
            </w:r>
          </w:p>
        </w:tc>
      </w:tr>
    </w:tbl>
    <w:p w:rsidR="003C1DAB" w:rsidRPr="00FA2208" w:rsidRDefault="003C1DAB" w:rsidP="00BE1747">
      <w:pPr>
        <w:tabs>
          <w:tab w:val="center" w:pos="4819"/>
        </w:tabs>
        <w:rPr>
          <w:sz w:val="22"/>
          <w:szCs w:val="22"/>
        </w:rPr>
      </w:pPr>
      <w:r>
        <w:t xml:space="preserve"> на № ____________ от ______________              </w:t>
      </w:r>
      <w:r>
        <w:tab/>
      </w:r>
    </w:p>
    <w:p w:rsidR="003C1DAB" w:rsidRPr="00FA2208" w:rsidRDefault="003C1DAB" w:rsidP="00FA2208">
      <w:pPr>
        <w:rPr>
          <w:sz w:val="22"/>
          <w:szCs w:val="22"/>
        </w:rPr>
      </w:pPr>
    </w:p>
    <w:p w:rsidR="003C1DAB" w:rsidRPr="00FA2208" w:rsidRDefault="003C1DAB" w:rsidP="00FA2208">
      <w:pPr>
        <w:rPr>
          <w:sz w:val="22"/>
          <w:szCs w:val="22"/>
        </w:rPr>
      </w:pPr>
    </w:p>
    <w:tbl>
      <w:tblPr>
        <w:tblpPr w:leftFromText="180" w:rightFromText="180" w:vertAnchor="text" w:horzAnchor="margin" w:tblpX="108" w:tblpY="4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</w:tblGrid>
      <w:tr w:rsidR="003C1DAB" w:rsidRPr="00CD0A59" w:rsidTr="005F16AE">
        <w:trPr>
          <w:trHeight w:val="7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C1DAB" w:rsidRPr="00CD0A59" w:rsidRDefault="003C1DAB" w:rsidP="005F16AE">
            <w:pPr>
              <w:tabs>
                <w:tab w:val="left" w:pos="5340"/>
              </w:tabs>
              <w:spacing w:line="240" w:lineRule="exact"/>
              <w:rPr>
                <w:sz w:val="22"/>
                <w:szCs w:val="22"/>
              </w:rPr>
            </w:pPr>
          </w:p>
          <w:p w:rsidR="003C1DAB" w:rsidRPr="00CD0A59" w:rsidRDefault="003C1DAB" w:rsidP="005F16AE">
            <w:pPr>
              <w:tabs>
                <w:tab w:val="left" w:pos="5340"/>
              </w:tabs>
              <w:spacing w:line="240" w:lineRule="exact"/>
              <w:rPr>
                <w:sz w:val="22"/>
                <w:szCs w:val="22"/>
              </w:rPr>
            </w:pPr>
          </w:p>
          <w:p w:rsidR="003C1DAB" w:rsidRPr="00CD0A59" w:rsidRDefault="003C1DAB" w:rsidP="005F16AE">
            <w:pPr>
              <w:tabs>
                <w:tab w:val="left" w:pos="5340"/>
              </w:tabs>
              <w:spacing w:line="240" w:lineRule="exact"/>
              <w:rPr>
                <w:sz w:val="22"/>
                <w:szCs w:val="22"/>
              </w:rPr>
            </w:pPr>
          </w:p>
          <w:p w:rsidR="003C1DAB" w:rsidRPr="00CD0A59" w:rsidRDefault="003C1DAB" w:rsidP="005F16AE">
            <w:pPr>
              <w:tabs>
                <w:tab w:val="left" w:pos="5340"/>
              </w:tabs>
              <w:spacing w:line="240" w:lineRule="exact"/>
              <w:rPr>
                <w:sz w:val="22"/>
                <w:szCs w:val="22"/>
              </w:rPr>
            </w:pPr>
            <w:r w:rsidRPr="00CD0A59">
              <w:rPr>
                <w:sz w:val="22"/>
                <w:szCs w:val="22"/>
              </w:rPr>
              <w:t>О проекте постановления Правительства Чеченской Республики</w:t>
            </w:r>
          </w:p>
        </w:tc>
      </w:tr>
    </w:tbl>
    <w:p w:rsidR="003C1DAB" w:rsidRPr="005F16AE" w:rsidRDefault="003C1DAB" w:rsidP="00FA2208">
      <w:pPr>
        <w:tabs>
          <w:tab w:val="left" w:pos="5340"/>
        </w:tabs>
        <w:rPr>
          <w:sz w:val="28"/>
          <w:szCs w:val="28"/>
        </w:rPr>
      </w:pPr>
    </w:p>
    <w:p w:rsidR="003C1DAB" w:rsidRPr="005F16AE" w:rsidRDefault="003C1DAB" w:rsidP="00FA2208">
      <w:pPr>
        <w:tabs>
          <w:tab w:val="left" w:pos="5340"/>
        </w:tabs>
        <w:rPr>
          <w:sz w:val="28"/>
          <w:szCs w:val="28"/>
        </w:rPr>
      </w:pPr>
    </w:p>
    <w:p w:rsidR="003C1DAB" w:rsidRPr="005F16AE" w:rsidRDefault="003C1DAB" w:rsidP="00836E03">
      <w:pPr>
        <w:jc w:val="center"/>
        <w:rPr>
          <w:sz w:val="28"/>
          <w:szCs w:val="28"/>
        </w:rPr>
      </w:pPr>
    </w:p>
    <w:p w:rsidR="003C1DAB" w:rsidRPr="005F16AE" w:rsidRDefault="003C1DAB" w:rsidP="002E3DFE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</w:p>
    <w:p w:rsidR="003C1DAB" w:rsidRDefault="003C1DAB" w:rsidP="002E3DFE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</w:p>
    <w:p w:rsidR="003C1DAB" w:rsidRDefault="003C1DAB" w:rsidP="002E3DFE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</w:p>
    <w:p w:rsidR="003C1DAB" w:rsidRPr="005F16AE" w:rsidRDefault="003C1DAB" w:rsidP="002E3DFE">
      <w:pPr>
        <w:tabs>
          <w:tab w:val="left" w:pos="720"/>
          <w:tab w:val="left" w:pos="5503"/>
        </w:tabs>
        <w:jc w:val="center"/>
        <w:rPr>
          <w:sz w:val="28"/>
          <w:szCs w:val="28"/>
        </w:rPr>
      </w:pPr>
      <w:r w:rsidRPr="005F16AE">
        <w:rPr>
          <w:sz w:val="28"/>
          <w:szCs w:val="28"/>
        </w:rPr>
        <w:t xml:space="preserve">Уважаемый </w:t>
      </w:r>
      <w:r>
        <w:rPr>
          <w:sz w:val="28"/>
          <w:szCs w:val="28"/>
        </w:rPr>
        <w:t>Руслан</w:t>
      </w:r>
      <w:r w:rsidRPr="005F16AE">
        <w:rPr>
          <w:sz w:val="28"/>
          <w:szCs w:val="28"/>
        </w:rPr>
        <w:t xml:space="preserve"> Сайд-Хусайнович!</w:t>
      </w:r>
    </w:p>
    <w:p w:rsidR="003C1DAB" w:rsidRPr="005F16AE" w:rsidRDefault="003C1DAB" w:rsidP="00032B9A">
      <w:pPr>
        <w:tabs>
          <w:tab w:val="left" w:pos="720"/>
          <w:tab w:val="left" w:pos="5503"/>
        </w:tabs>
        <w:jc w:val="both"/>
        <w:rPr>
          <w:sz w:val="28"/>
          <w:szCs w:val="28"/>
        </w:rPr>
      </w:pPr>
      <w:r w:rsidRPr="005F16AE">
        <w:rPr>
          <w:color w:val="000000"/>
          <w:sz w:val="28"/>
          <w:szCs w:val="28"/>
        </w:rPr>
        <w:tab/>
      </w:r>
    </w:p>
    <w:p w:rsidR="003C1DAB" w:rsidRDefault="003C1DAB" w:rsidP="00032B9A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Направляем Вам на рассмотрение проект постановления Правительства Чеченской Республики </w:t>
      </w:r>
      <w:r>
        <w:rPr>
          <w:sz w:val="28"/>
          <w:szCs w:val="28"/>
        </w:rPr>
        <w:t xml:space="preserve">«Об одобрении проекта Закона </w:t>
      </w:r>
      <w:r w:rsidRPr="00F17409">
        <w:rPr>
          <w:sz w:val="28"/>
          <w:szCs w:val="28"/>
        </w:rPr>
        <w:t xml:space="preserve"> Чеченской Республики</w:t>
      </w:r>
      <w:r>
        <w:rPr>
          <w:sz w:val="28"/>
          <w:szCs w:val="28"/>
        </w:rPr>
        <w:t xml:space="preserve"> «О республиканском бюджете  на 2014 год и на плановый период 2015 и 2016 годов»</w:t>
      </w:r>
      <w:r>
        <w:rPr>
          <w:color w:val="000000"/>
          <w:sz w:val="28"/>
          <w:szCs w:val="28"/>
        </w:rPr>
        <w:t>.</w:t>
      </w:r>
    </w:p>
    <w:p w:rsidR="003C1DAB" w:rsidRDefault="003C1DAB" w:rsidP="00F25CC3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</w:p>
    <w:p w:rsidR="003C1DAB" w:rsidRPr="00F417E9" w:rsidRDefault="003C1DAB" w:rsidP="00F25CC3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Приложение: на          листах.</w:t>
      </w:r>
    </w:p>
    <w:p w:rsidR="003C1DAB" w:rsidRPr="00091B11" w:rsidRDefault="003C1DAB" w:rsidP="00BA0D77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3C1DAB" w:rsidRPr="005F16AE" w:rsidRDefault="003C1DAB" w:rsidP="00BA0D77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</w:p>
    <w:p w:rsidR="003C1DAB" w:rsidRDefault="003C1DAB" w:rsidP="007A352C">
      <w:pPr>
        <w:rPr>
          <w:sz w:val="28"/>
          <w:szCs w:val="28"/>
        </w:rPr>
      </w:pPr>
    </w:p>
    <w:p w:rsidR="003C1DAB" w:rsidRPr="005F16AE" w:rsidRDefault="003C1DAB" w:rsidP="007A352C">
      <w:pPr>
        <w:rPr>
          <w:sz w:val="28"/>
          <w:szCs w:val="28"/>
        </w:rPr>
      </w:pPr>
      <w:r w:rsidRPr="005F16AE">
        <w:rPr>
          <w:sz w:val="28"/>
          <w:szCs w:val="28"/>
        </w:rPr>
        <w:t>Министр                                                                                У. А-А. Рассуханов</w:t>
      </w:r>
    </w:p>
    <w:p w:rsidR="003C1DAB" w:rsidRPr="005F16AE" w:rsidRDefault="003C1DAB" w:rsidP="000D2123"/>
    <w:p w:rsidR="003C1DAB" w:rsidRPr="005F16AE" w:rsidRDefault="003C1DAB" w:rsidP="000D2123"/>
    <w:p w:rsidR="003C1DAB" w:rsidRPr="005F16AE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Default="003C1DAB" w:rsidP="000D2123"/>
    <w:p w:rsidR="003C1DAB" w:rsidRPr="00CD0A59" w:rsidRDefault="003C1DAB" w:rsidP="000D2123">
      <w:r w:rsidRPr="00CD0A59">
        <w:t>Исп.: А.</w:t>
      </w:r>
      <w:r>
        <w:t>А.</w:t>
      </w:r>
      <w:r w:rsidRPr="00CD0A59">
        <w:t xml:space="preserve"> Сербиева</w:t>
      </w:r>
    </w:p>
    <w:p w:rsidR="003C1DAB" w:rsidRPr="00CD0A59" w:rsidRDefault="003C1DAB" w:rsidP="00EC69AD">
      <w:r w:rsidRPr="00CD0A59">
        <w:t>Тел.: 62-79-87</w:t>
      </w:r>
    </w:p>
    <w:sectPr w:rsidR="003C1DAB" w:rsidRPr="00CD0A59" w:rsidSect="000D2123">
      <w:pgSz w:w="11906" w:h="16838"/>
      <w:pgMar w:top="709" w:right="1274" w:bottom="284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A2252"/>
    <w:multiLevelType w:val="hybridMultilevel"/>
    <w:tmpl w:val="A0BE2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472"/>
    <w:rsid w:val="00003D9D"/>
    <w:rsid w:val="00004D95"/>
    <w:rsid w:val="00006D5A"/>
    <w:rsid w:val="00024C8D"/>
    <w:rsid w:val="000317E0"/>
    <w:rsid w:val="00032B9A"/>
    <w:rsid w:val="0003460D"/>
    <w:rsid w:val="00034DE9"/>
    <w:rsid w:val="0004022F"/>
    <w:rsid w:val="00073FCA"/>
    <w:rsid w:val="00080957"/>
    <w:rsid w:val="000818CF"/>
    <w:rsid w:val="00086CA7"/>
    <w:rsid w:val="0009094A"/>
    <w:rsid w:val="00091B11"/>
    <w:rsid w:val="00096664"/>
    <w:rsid w:val="000A7C84"/>
    <w:rsid w:val="000B2A00"/>
    <w:rsid w:val="000C5060"/>
    <w:rsid w:val="000C7969"/>
    <w:rsid w:val="000D2123"/>
    <w:rsid w:val="000E1D33"/>
    <w:rsid w:val="000E467A"/>
    <w:rsid w:val="000F464E"/>
    <w:rsid w:val="00123F18"/>
    <w:rsid w:val="001435A3"/>
    <w:rsid w:val="0015794B"/>
    <w:rsid w:val="0016035E"/>
    <w:rsid w:val="00177795"/>
    <w:rsid w:val="00184D4A"/>
    <w:rsid w:val="001A04A9"/>
    <w:rsid w:val="001A629C"/>
    <w:rsid w:val="001B59DB"/>
    <w:rsid w:val="001C5008"/>
    <w:rsid w:val="001C7FE1"/>
    <w:rsid w:val="001D0B86"/>
    <w:rsid w:val="001D1B6B"/>
    <w:rsid w:val="001E741A"/>
    <w:rsid w:val="001F55DF"/>
    <w:rsid w:val="002056CC"/>
    <w:rsid w:val="002210F8"/>
    <w:rsid w:val="00221157"/>
    <w:rsid w:val="0022187E"/>
    <w:rsid w:val="0022453D"/>
    <w:rsid w:val="00250872"/>
    <w:rsid w:val="00252CD6"/>
    <w:rsid w:val="00256811"/>
    <w:rsid w:val="00296990"/>
    <w:rsid w:val="002A03C6"/>
    <w:rsid w:val="002A6B4D"/>
    <w:rsid w:val="002A6B56"/>
    <w:rsid w:val="002A726F"/>
    <w:rsid w:val="002A7CED"/>
    <w:rsid w:val="002B73BA"/>
    <w:rsid w:val="002C2399"/>
    <w:rsid w:val="002D17FA"/>
    <w:rsid w:val="002E3DFE"/>
    <w:rsid w:val="002F2B62"/>
    <w:rsid w:val="00307934"/>
    <w:rsid w:val="00330194"/>
    <w:rsid w:val="00367710"/>
    <w:rsid w:val="0039178D"/>
    <w:rsid w:val="003A3DA1"/>
    <w:rsid w:val="003A410D"/>
    <w:rsid w:val="003B467A"/>
    <w:rsid w:val="003C07AF"/>
    <w:rsid w:val="003C1DAB"/>
    <w:rsid w:val="003D231F"/>
    <w:rsid w:val="003D37B9"/>
    <w:rsid w:val="003E23FE"/>
    <w:rsid w:val="004006A4"/>
    <w:rsid w:val="00404E2C"/>
    <w:rsid w:val="0040561A"/>
    <w:rsid w:val="00422F79"/>
    <w:rsid w:val="00430DA3"/>
    <w:rsid w:val="00445925"/>
    <w:rsid w:val="00447EE6"/>
    <w:rsid w:val="00456086"/>
    <w:rsid w:val="004626DB"/>
    <w:rsid w:val="0047755B"/>
    <w:rsid w:val="00491DBB"/>
    <w:rsid w:val="0049338D"/>
    <w:rsid w:val="00493554"/>
    <w:rsid w:val="004938A9"/>
    <w:rsid w:val="004A1AAF"/>
    <w:rsid w:val="004A21B4"/>
    <w:rsid w:val="004A3743"/>
    <w:rsid w:val="004B05EB"/>
    <w:rsid w:val="004D04E8"/>
    <w:rsid w:val="004D69D5"/>
    <w:rsid w:val="004D7E6A"/>
    <w:rsid w:val="004E3602"/>
    <w:rsid w:val="004E6DD8"/>
    <w:rsid w:val="004E7EBB"/>
    <w:rsid w:val="00501753"/>
    <w:rsid w:val="005148E9"/>
    <w:rsid w:val="00516C96"/>
    <w:rsid w:val="00524048"/>
    <w:rsid w:val="005332EA"/>
    <w:rsid w:val="005359E7"/>
    <w:rsid w:val="00540B85"/>
    <w:rsid w:val="00555F8E"/>
    <w:rsid w:val="00572351"/>
    <w:rsid w:val="0057592C"/>
    <w:rsid w:val="00575BA7"/>
    <w:rsid w:val="00577107"/>
    <w:rsid w:val="005913C5"/>
    <w:rsid w:val="005A28F3"/>
    <w:rsid w:val="005A6DC0"/>
    <w:rsid w:val="005B395F"/>
    <w:rsid w:val="005C779B"/>
    <w:rsid w:val="005F16AE"/>
    <w:rsid w:val="005F34B4"/>
    <w:rsid w:val="00600259"/>
    <w:rsid w:val="0060396A"/>
    <w:rsid w:val="00603D60"/>
    <w:rsid w:val="00605DED"/>
    <w:rsid w:val="00612076"/>
    <w:rsid w:val="00634140"/>
    <w:rsid w:val="006403DE"/>
    <w:rsid w:val="00642FDE"/>
    <w:rsid w:val="00651203"/>
    <w:rsid w:val="006515A6"/>
    <w:rsid w:val="00653E65"/>
    <w:rsid w:val="00660E96"/>
    <w:rsid w:val="00665A79"/>
    <w:rsid w:val="00686C30"/>
    <w:rsid w:val="006C70C0"/>
    <w:rsid w:val="006D0A12"/>
    <w:rsid w:val="006D424B"/>
    <w:rsid w:val="006D72B6"/>
    <w:rsid w:val="006E64C7"/>
    <w:rsid w:val="006F6526"/>
    <w:rsid w:val="00706A44"/>
    <w:rsid w:val="0071379B"/>
    <w:rsid w:val="007143E7"/>
    <w:rsid w:val="00715752"/>
    <w:rsid w:val="007246F9"/>
    <w:rsid w:val="007247F1"/>
    <w:rsid w:val="007274A9"/>
    <w:rsid w:val="007443DD"/>
    <w:rsid w:val="007524AE"/>
    <w:rsid w:val="00755A47"/>
    <w:rsid w:val="00763AFB"/>
    <w:rsid w:val="00764DB6"/>
    <w:rsid w:val="00774B8E"/>
    <w:rsid w:val="007A352C"/>
    <w:rsid w:val="007A5389"/>
    <w:rsid w:val="007A66F3"/>
    <w:rsid w:val="007B35BD"/>
    <w:rsid w:val="007C030E"/>
    <w:rsid w:val="007D6059"/>
    <w:rsid w:val="00803F06"/>
    <w:rsid w:val="008131E2"/>
    <w:rsid w:val="00816008"/>
    <w:rsid w:val="00836E03"/>
    <w:rsid w:val="00854498"/>
    <w:rsid w:val="0086683D"/>
    <w:rsid w:val="008671D9"/>
    <w:rsid w:val="00882123"/>
    <w:rsid w:val="00890FA7"/>
    <w:rsid w:val="00892477"/>
    <w:rsid w:val="0089317D"/>
    <w:rsid w:val="00893A2E"/>
    <w:rsid w:val="008C5ADF"/>
    <w:rsid w:val="008D3D2B"/>
    <w:rsid w:val="008E0B89"/>
    <w:rsid w:val="008E4F84"/>
    <w:rsid w:val="008E6711"/>
    <w:rsid w:val="008F2B19"/>
    <w:rsid w:val="00910EC9"/>
    <w:rsid w:val="00912706"/>
    <w:rsid w:val="009240F5"/>
    <w:rsid w:val="00933BAE"/>
    <w:rsid w:val="0093506E"/>
    <w:rsid w:val="009418B2"/>
    <w:rsid w:val="00960B7B"/>
    <w:rsid w:val="00972C74"/>
    <w:rsid w:val="00973FF7"/>
    <w:rsid w:val="009A3746"/>
    <w:rsid w:val="009B2A08"/>
    <w:rsid w:val="009B724B"/>
    <w:rsid w:val="009C2A13"/>
    <w:rsid w:val="009D6F0C"/>
    <w:rsid w:val="009D7E1C"/>
    <w:rsid w:val="009F07D7"/>
    <w:rsid w:val="009F1487"/>
    <w:rsid w:val="009F6CE0"/>
    <w:rsid w:val="009F79E6"/>
    <w:rsid w:val="00A110FF"/>
    <w:rsid w:val="00A1696E"/>
    <w:rsid w:val="00A23FB4"/>
    <w:rsid w:val="00A50EC1"/>
    <w:rsid w:val="00A550F4"/>
    <w:rsid w:val="00A5734E"/>
    <w:rsid w:val="00A63E24"/>
    <w:rsid w:val="00A77ACA"/>
    <w:rsid w:val="00A80B49"/>
    <w:rsid w:val="00A833D6"/>
    <w:rsid w:val="00A85375"/>
    <w:rsid w:val="00A90EEA"/>
    <w:rsid w:val="00AC3124"/>
    <w:rsid w:val="00AC5F5B"/>
    <w:rsid w:val="00AE0142"/>
    <w:rsid w:val="00AE44FD"/>
    <w:rsid w:val="00AF54DB"/>
    <w:rsid w:val="00B067C3"/>
    <w:rsid w:val="00B14484"/>
    <w:rsid w:val="00B46CB8"/>
    <w:rsid w:val="00B567F4"/>
    <w:rsid w:val="00B62403"/>
    <w:rsid w:val="00B628DF"/>
    <w:rsid w:val="00B71141"/>
    <w:rsid w:val="00B9645A"/>
    <w:rsid w:val="00B97571"/>
    <w:rsid w:val="00BA0D77"/>
    <w:rsid w:val="00BB7AE5"/>
    <w:rsid w:val="00BE1747"/>
    <w:rsid w:val="00BE2376"/>
    <w:rsid w:val="00BE45BD"/>
    <w:rsid w:val="00C05274"/>
    <w:rsid w:val="00C073D2"/>
    <w:rsid w:val="00C10C85"/>
    <w:rsid w:val="00C1563B"/>
    <w:rsid w:val="00C379DF"/>
    <w:rsid w:val="00C52801"/>
    <w:rsid w:val="00C53472"/>
    <w:rsid w:val="00C5509F"/>
    <w:rsid w:val="00C6374C"/>
    <w:rsid w:val="00C80BFF"/>
    <w:rsid w:val="00CA1C1D"/>
    <w:rsid w:val="00CA25DB"/>
    <w:rsid w:val="00CA428E"/>
    <w:rsid w:val="00CA47D8"/>
    <w:rsid w:val="00CB2A78"/>
    <w:rsid w:val="00CB7244"/>
    <w:rsid w:val="00CB7A67"/>
    <w:rsid w:val="00CC0CBA"/>
    <w:rsid w:val="00CC3CB9"/>
    <w:rsid w:val="00CC44AF"/>
    <w:rsid w:val="00CD0A59"/>
    <w:rsid w:val="00CD186F"/>
    <w:rsid w:val="00CE7A2E"/>
    <w:rsid w:val="00CF0473"/>
    <w:rsid w:val="00CF6BBA"/>
    <w:rsid w:val="00D01A49"/>
    <w:rsid w:val="00D15140"/>
    <w:rsid w:val="00D204D6"/>
    <w:rsid w:val="00D50CBA"/>
    <w:rsid w:val="00D65A21"/>
    <w:rsid w:val="00D665FC"/>
    <w:rsid w:val="00D7136F"/>
    <w:rsid w:val="00D95C5F"/>
    <w:rsid w:val="00D97894"/>
    <w:rsid w:val="00DA31E8"/>
    <w:rsid w:val="00DB36BB"/>
    <w:rsid w:val="00DC62FA"/>
    <w:rsid w:val="00DD4CB4"/>
    <w:rsid w:val="00DF0E5D"/>
    <w:rsid w:val="00E007E9"/>
    <w:rsid w:val="00E062B0"/>
    <w:rsid w:val="00E164E0"/>
    <w:rsid w:val="00E1708A"/>
    <w:rsid w:val="00E2567E"/>
    <w:rsid w:val="00E314AD"/>
    <w:rsid w:val="00E3172B"/>
    <w:rsid w:val="00E37657"/>
    <w:rsid w:val="00E4575C"/>
    <w:rsid w:val="00E544C7"/>
    <w:rsid w:val="00E65BEA"/>
    <w:rsid w:val="00E76FE8"/>
    <w:rsid w:val="00E85542"/>
    <w:rsid w:val="00E877B7"/>
    <w:rsid w:val="00E91FB6"/>
    <w:rsid w:val="00E956DF"/>
    <w:rsid w:val="00E969DC"/>
    <w:rsid w:val="00EA6595"/>
    <w:rsid w:val="00EB0CF7"/>
    <w:rsid w:val="00EC69AD"/>
    <w:rsid w:val="00EE024E"/>
    <w:rsid w:val="00EF0B77"/>
    <w:rsid w:val="00EF1162"/>
    <w:rsid w:val="00EF6854"/>
    <w:rsid w:val="00F13279"/>
    <w:rsid w:val="00F17409"/>
    <w:rsid w:val="00F24407"/>
    <w:rsid w:val="00F25CC3"/>
    <w:rsid w:val="00F32DEF"/>
    <w:rsid w:val="00F3380B"/>
    <w:rsid w:val="00F417E9"/>
    <w:rsid w:val="00F44580"/>
    <w:rsid w:val="00F50773"/>
    <w:rsid w:val="00F64F33"/>
    <w:rsid w:val="00F662C1"/>
    <w:rsid w:val="00F674D9"/>
    <w:rsid w:val="00F97FB1"/>
    <w:rsid w:val="00FA2208"/>
    <w:rsid w:val="00FA3DA9"/>
    <w:rsid w:val="00FB40F8"/>
    <w:rsid w:val="00FC15E6"/>
    <w:rsid w:val="00FD4256"/>
    <w:rsid w:val="00FD50DD"/>
    <w:rsid w:val="00FD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60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3602"/>
    <w:pPr>
      <w:keepNext/>
      <w:jc w:val="center"/>
      <w:outlineLvl w:val="0"/>
    </w:pPr>
    <w:rPr>
      <w:b/>
      <w:color w:val="000000"/>
      <w:sz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3602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3602"/>
    <w:pPr>
      <w:keepNext/>
      <w:ind w:left="142" w:right="452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3602"/>
    <w:pPr>
      <w:keepNext/>
      <w:ind w:left="142" w:right="452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3602"/>
    <w:pPr>
      <w:keepNext/>
      <w:spacing w:line="240" w:lineRule="exact"/>
      <w:outlineLvl w:val="4"/>
    </w:pPr>
    <w:rPr>
      <w:bCs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3602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59D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B59D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B59D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B59DB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B59D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B59DB"/>
    <w:rPr>
      <w:rFonts w:ascii="Calibri" w:hAnsi="Calibri" w:cs="Times New Roman"/>
      <w:b/>
      <w:bCs/>
    </w:rPr>
  </w:style>
  <w:style w:type="paragraph" w:styleId="Caption">
    <w:name w:val="caption"/>
    <w:basedOn w:val="Normal"/>
    <w:next w:val="Normal"/>
    <w:uiPriority w:val="99"/>
    <w:qFormat/>
    <w:rsid w:val="004E3602"/>
    <w:pPr>
      <w:spacing w:line="340" w:lineRule="exact"/>
      <w:jc w:val="center"/>
    </w:pPr>
    <w:rPr>
      <w:rFonts w:ascii="Courier New" w:hAnsi="Courier New"/>
      <w:sz w:val="30"/>
    </w:rPr>
  </w:style>
  <w:style w:type="paragraph" w:styleId="BlockText">
    <w:name w:val="Block Text"/>
    <w:basedOn w:val="Normal"/>
    <w:uiPriority w:val="99"/>
    <w:rsid w:val="004E3602"/>
    <w:pPr>
      <w:ind w:left="142" w:right="452" w:firstLine="578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4E3602"/>
    <w:pPr>
      <w:spacing w:line="240" w:lineRule="exact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B59DB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4E3602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B59DB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86683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A1C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59DB"/>
    <w:rPr>
      <w:rFonts w:cs="Times New Roman"/>
      <w:sz w:val="2"/>
    </w:rPr>
  </w:style>
  <w:style w:type="paragraph" w:customStyle="1" w:styleId="ConsPlusNonformat">
    <w:name w:val="ConsPlusNonformat"/>
    <w:uiPriority w:val="99"/>
    <w:rsid w:val="002508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4938A9"/>
    <w:pPr>
      <w:ind w:left="720"/>
      <w:contextualSpacing/>
    </w:pPr>
  </w:style>
  <w:style w:type="paragraph" w:customStyle="1" w:styleId="ConsPlusTitle">
    <w:name w:val="ConsPlusTitle"/>
    <w:uiPriority w:val="99"/>
    <w:rsid w:val="00C10C85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">
    <w:name w:val="Основной текст (2)_"/>
    <w:link w:val="20"/>
    <w:uiPriority w:val="99"/>
    <w:locked/>
    <w:rsid w:val="00BA0D77"/>
    <w:rPr>
      <w:b/>
      <w:sz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BA0D77"/>
    <w:pPr>
      <w:widowControl w:val="0"/>
      <w:shd w:val="clear" w:color="auto" w:fill="FFFFFF"/>
      <w:spacing w:before="720" w:after="240" w:line="324" w:lineRule="exact"/>
      <w:jc w:val="center"/>
    </w:pPr>
    <w:rPr>
      <w:b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34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fin.chr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1116</TotalTime>
  <Pages>1</Pages>
  <Words>198</Words>
  <Characters>1134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User</cp:lastModifiedBy>
  <cp:revision>113</cp:revision>
  <cp:lastPrinted>2013-10-29T11:08:00Z</cp:lastPrinted>
  <dcterms:created xsi:type="dcterms:W3CDTF">2011-03-28T13:56:00Z</dcterms:created>
  <dcterms:modified xsi:type="dcterms:W3CDTF">2013-10-29T11:26:00Z</dcterms:modified>
</cp:coreProperties>
</file>